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1B" w:rsidRDefault="0061581B" w:rsidP="0061581B">
      <w:pPr>
        <w:widowControl/>
        <w:jc w:val="left"/>
        <w:rPr>
          <w:rFonts w:ascii="仿宋" w:eastAsia="仿宋" w:hAnsi="仿宋"/>
          <w:color w:val="000000" w:themeColor="text1"/>
          <w:sz w:val="32"/>
          <w:szCs w:val="32"/>
        </w:rPr>
      </w:pPr>
    </w:p>
    <w:p w:rsidR="0061581B" w:rsidRPr="00142ADE" w:rsidRDefault="0061581B" w:rsidP="0061581B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61581B" w:rsidRPr="00142ADE" w:rsidRDefault="0061581B" w:rsidP="0061581B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61581B" w:rsidRPr="00142ADE" w:rsidRDefault="0061581B" w:rsidP="0061581B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1581B" w:rsidRPr="00142ADE" w:rsidRDefault="0061581B" w:rsidP="0061581B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1581B" w:rsidRPr="00142ADE" w:rsidRDefault="0061581B" w:rsidP="0061581B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刘勇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1986年10月16日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初中肄业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61581B" w:rsidRPr="00142ADE" w:rsidRDefault="0061581B" w:rsidP="0061581B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刘勇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61581B" w:rsidRPr="00B769C2" w:rsidRDefault="0061581B" w:rsidP="0061581B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刘勇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61581B" w:rsidRPr="00B769C2" w:rsidRDefault="0061581B" w:rsidP="0061581B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61581B" w:rsidRPr="00B769C2" w:rsidRDefault="0061581B" w:rsidP="0061581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61581B" w:rsidRDefault="0061581B" w:rsidP="0061581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1581B" w:rsidRDefault="0061581B" w:rsidP="0061581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1581B" w:rsidRDefault="0061581B" w:rsidP="0061581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1581B" w:rsidRDefault="0061581B" w:rsidP="0061581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1581B" w:rsidRDefault="0061581B" w:rsidP="0061581B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61581B" w:rsidRDefault="0061581B" w:rsidP="0061581B">
      <w:pPr>
        <w:spacing w:line="580" w:lineRule="exact"/>
        <w:jc w:val="center"/>
        <w:rPr>
          <w:rFonts w:ascii="仿宋" w:eastAsia="仿宋" w:hAnsi="仿宋"/>
          <w:color w:val="000000" w:themeColor="text1"/>
          <w:sz w:val="32"/>
          <w:szCs w:val="32"/>
        </w:rPr>
      </w:pPr>
    </w:p>
    <w:p w:rsidR="0061581B" w:rsidRPr="00B769C2" w:rsidRDefault="0061581B" w:rsidP="0061581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61581B" w:rsidRDefault="0061581B" w:rsidP="0061581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1581B" w:rsidRDefault="0061581B" w:rsidP="0061581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1581B" w:rsidRDefault="0061581B" w:rsidP="0061581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sectPr w:rsidR="0061581B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451F2"/>
    <w:rsid w:val="002F7058"/>
    <w:rsid w:val="0061581B"/>
    <w:rsid w:val="009643E8"/>
    <w:rsid w:val="00C5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8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8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2025-10-10T02:18:00Z</dcterms:modified>
</cp:coreProperties>
</file>